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F227A7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7CF227A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227A8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227A9" w14:textId="77777777" w:rsidR="00C44B8B" w:rsidRPr="0052681C" w:rsidRDefault="00F377C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377C4">
              <w:rPr>
                <w:b/>
                <w:sz w:val="26"/>
                <w:szCs w:val="26"/>
              </w:rPr>
              <w:t>202A_014</w:t>
            </w:r>
          </w:p>
        </w:tc>
      </w:tr>
      <w:tr w:rsidR="00C44B8B" w:rsidRPr="0052681C" w14:paraId="7CF227A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227A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227AC" w14:textId="77777777" w:rsidR="00C44B8B" w:rsidRPr="0052681C" w:rsidRDefault="004954B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2007340</w:t>
            </w:r>
          </w:p>
        </w:tc>
      </w:tr>
    </w:tbl>
    <w:p w14:paraId="7CF227AE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CF227AF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7CF227B0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CF227B1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7CF227B2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7CF227B3" w14:textId="77777777" w:rsidR="00C44B8B" w:rsidRPr="0052681C" w:rsidRDefault="00C44B8B" w:rsidP="00C44B8B"/>
    <w:p w14:paraId="7CF227B4" w14:textId="77777777" w:rsidR="00C44B8B" w:rsidRPr="0052681C" w:rsidRDefault="00C44B8B" w:rsidP="00C44B8B"/>
    <w:p w14:paraId="7CF227B5" w14:textId="77777777" w:rsidR="00C44B8B" w:rsidRPr="0052681C" w:rsidRDefault="00C44B8B" w:rsidP="00C44B8B"/>
    <w:p w14:paraId="7CF227B6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7CF227B7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7CF227B8" w14:textId="77777777" w:rsidR="00612811" w:rsidRPr="005C6E9B" w:rsidRDefault="000926FA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4954B4" w:rsidRPr="005C6E9B">
        <w:rPr>
          <w:b/>
          <w:sz w:val="26"/>
          <w:szCs w:val="26"/>
        </w:rPr>
        <w:t>Зажим аппаратный А2А-50-1</w:t>
      </w:r>
      <w:r w:rsidR="00DD41FB">
        <w:rPr>
          <w:b/>
          <w:sz w:val="26"/>
          <w:szCs w:val="26"/>
        </w:rPr>
        <w:t>Г</w:t>
      </w:r>
      <w:r>
        <w:rPr>
          <w:b/>
          <w:sz w:val="26"/>
          <w:szCs w:val="26"/>
        </w:rPr>
        <w:t>)</w:t>
      </w:r>
      <w:r w:rsidR="009C0389" w:rsidRPr="0052681C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5C6E9B">
        <w:rPr>
          <w:b/>
          <w:sz w:val="26"/>
          <w:szCs w:val="26"/>
        </w:rPr>
        <w:t xml:space="preserve"> </w:t>
      </w:r>
      <w:r w:rsidR="00AA670B" w:rsidRPr="006C37E3">
        <w:rPr>
          <w:b/>
          <w:sz w:val="26"/>
          <w:szCs w:val="26"/>
          <w:u w:val="single"/>
        </w:rPr>
        <w:t>202</w:t>
      </w:r>
      <w:r w:rsidR="00AA670B" w:rsidRPr="006C37E3">
        <w:rPr>
          <w:b/>
          <w:sz w:val="26"/>
          <w:szCs w:val="26"/>
          <w:u w:val="single"/>
          <w:lang w:val="en-US"/>
        </w:rPr>
        <w:t>A</w:t>
      </w:r>
    </w:p>
    <w:p w14:paraId="7CF227B9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CF227B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CF227BB" w14:textId="77777777" w:rsidR="004F4E9E" w:rsidRPr="005C6E9B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5C6E9B">
        <w:rPr>
          <w:sz w:val="24"/>
          <w:szCs w:val="24"/>
        </w:rPr>
        <w:t xml:space="preserve">Технические требования, характеристики </w:t>
      </w:r>
      <w:r w:rsidR="00770408" w:rsidRPr="005C6E9B">
        <w:rPr>
          <w:sz w:val="24"/>
          <w:szCs w:val="24"/>
        </w:rPr>
        <w:t>линейной арматуры и гасителей вибрации</w:t>
      </w:r>
      <w:r w:rsidR="000926FA">
        <w:rPr>
          <w:sz w:val="24"/>
          <w:szCs w:val="24"/>
        </w:rPr>
        <w:t xml:space="preserve"> </w:t>
      </w:r>
      <w:r w:rsidR="004F4E9E" w:rsidRPr="005C6E9B">
        <w:rPr>
          <w:sz w:val="24"/>
          <w:szCs w:val="24"/>
        </w:rPr>
        <w:t xml:space="preserve">должны соответствовать параметрам </w:t>
      </w:r>
      <w:r w:rsidR="000F2D03">
        <w:rPr>
          <w:sz w:val="24"/>
          <w:szCs w:val="24"/>
        </w:rPr>
        <w:t>ТУ 3449-016-52819896-05 «Зажимы аппаратные прессуемые А1А, А2А, А4АП, А6АП»</w:t>
      </w:r>
      <w:r w:rsidRPr="005C6E9B">
        <w:rPr>
          <w:sz w:val="24"/>
          <w:szCs w:val="24"/>
        </w:rPr>
        <w:t>.</w:t>
      </w:r>
    </w:p>
    <w:p w14:paraId="7CF227BC" w14:textId="77777777" w:rsidR="00A305DC" w:rsidRPr="005C6E9B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CF227BD" w14:textId="77777777" w:rsidR="005C6E9B" w:rsidRPr="00DD41FB" w:rsidRDefault="005C6E9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CF227BE" w14:textId="77777777" w:rsidR="00DD41FB" w:rsidRPr="00DD41FB" w:rsidRDefault="00DD41FB" w:rsidP="0039566C">
      <w:pPr>
        <w:spacing w:before="100" w:beforeAutospacing="1" w:after="100" w:afterAutospacing="1"/>
        <w:ind w:firstLine="0"/>
        <w:jc w:val="center"/>
        <w:outlineLvl w:val="1"/>
        <w:rPr>
          <w:rFonts w:ascii="Verdana" w:hAnsi="Verdana"/>
          <w:i/>
          <w:iCs/>
          <w:color w:val="000000"/>
          <w:sz w:val="21"/>
          <w:szCs w:val="21"/>
        </w:rPr>
      </w:pPr>
      <w:r>
        <w:rPr>
          <w:noProof/>
        </w:rPr>
        <w:drawing>
          <wp:inline distT="0" distB="0" distL="0" distR="0" wp14:anchorId="7CF2280C" wp14:editId="7CF2280D">
            <wp:extent cx="5715000" cy="2952750"/>
            <wp:effectExtent l="0" t="0" r="0" b="0"/>
            <wp:docPr id="2" name="Рисунок 2" descr="Аппаратный зажим А2А-50Г-1, А2А-50-1Г  - ООО ПТК ЭНЕРГОМАШ (Украин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Аппаратный зажим А2А-50Г-1, А2А-50-1Г  - ООО ПТК ЭНЕРГОМАШ (Украина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00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868"/>
        <w:gridCol w:w="650"/>
        <w:gridCol w:w="650"/>
        <w:gridCol w:w="649"/>
        <w:gridCol w:w="714"/>
        <w:gridCol w:w="649"/>
        <w:gridCol w:w="1867"/>
        <w:gridCol w:w="1449"/>
        <w:gridCol w:w="1104"/>
      </w:tblGrid>
      <w:tr w:rsidR="00DD41FB" w:rsidRPr="00DD41FB" w14:paraId="7CF227C4" w14:textId="77777777">
        <w:trPr>
          <w:jc w:val="center"/>
        </w:trPr>
        <w:tc>
          <w:tcPr>
            <w:tcW w:w="172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BF" w14:textId="77777777" w:rsidR="00DD41FB" w:rsidRPr="00DD41FB" w:rsidRDefault="00DD41FB" w:rsidP="00DD41FB">
            <w:pPr>
              <w:ind w:firstLine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 w:rsidRPr="00DD41FB">
              <w:rPr>
                <w:color w:val="000000"/>
                <w:sz w:val="22"/>
                <w:szCs w:val="22"/>
              </w:rPr>
              <w:t>Марка зажима</w:t>
            </w:r>
          </w:p>
        </w:tc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C0" w14:textId="77777777" w:rsidR="00DD41FB" w:rsidRPr="00DD41FB" w:rsidRDefault="00DD41FB" w:rsidP="00DD41F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D41FB">
              <w:rPr>
                <w:color w:val="000000"/>
                <w:sz w:val="22"/>
                <w:szCs w:val="22"/>
              </w:rPr>
              <w:t>Размеры, мм.</w:t>
            </w:r>
          </w:p>
        </w:tc>
        <w:tc>
          <w:tcPr>
            <w:tcW w:w="172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C1" w14:textId="77777777" w:rsidR="00DD41FB" w:rsidRPr="00DD41FB" w:rsidRDefault="00DD41FB" w:rsidP="00DD41F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D41FB">
              <w:rPr>
                <w:color w:val="000000"/>
                <w:sz w:val="22"/>
                <w:szCs w:val="22"/>
              </w:rPr>
              <w:t>Марка медного провода по ГОСТ 839-80</w:t>
            </w:r>
          </w:p>
        </w:tc>
        <w:tc>
          <w:tcPr>
            <w:tcW w:w="123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C2" w14:textId="77777777" w:rsidR="00DD41FB" w:rsidRPr="00DD41FB" w:rsidRDefault="00DD41FB" w:rsidP="00DD41F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D41FB">
              <w:rPr>
                <w:color w:val="000000"/>
                <w:sz w:val="22"/>
                <w:szCs w:val="22"/>
              </w:rPr>
              <w:t>Матрица опрессования</w:t>
            </w:r>
          </w:p>
        </w:tc>
        <w:tc>
          <w:tcPr>
            <w:tcW w:w="102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C3" w14:textId="77777777" w:rsidR="00DD41FB" w:rsidRPr="00DD41FB" w:rsidRDefault="00DD41FB" w:rsidP="00DD41F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D41FB">
              <w:rPr>
                <w:color w:val="000000"/>
                <w:sz w:val="22"/>
                <w:szCs w:val="22"/>
              </w:rPr>
              <w:t>Масса, кг.</w:t>
            </w:r>
          </w:p>
        </w:tc>
      </w:tr>
      <w:tr w:rsidR="00DD41FB" w:rsidRPr="00DD41FB" w14:paraId="7CF227CE" w14:textId="7777777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C5" w14:textId="77777777" w:rsidR="00DD41FB" w:rsidRPr="00DD41FB" w:rsidRDefault="00DD41FB" w:rsidP="00DD41F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C6" w14:textId="77777777" w:rsidR="00DD41FB" w:rsidRPr="00DD41FB" w:rsidRDefault="00DD41FB" w:rsidP="00DD41F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D41FB">
              <w:rPr>
                <w:color w:val="000000"/>
                <w:sz w:val="22"/>
                <w:szCs w:val="22"/>
              </w:rPr>
              <w:t>L</w:t>
            </w: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C7" w14:textId="77777777" w:rsidR="00DD41FB" w:rsidRPr="00DD41FB" w:rsidRDefault="00DD41FB" w:rsidP="00DD41F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D41FB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C8" w14:textId="77777777" w:rsidR="00DD41FB" w:rsidRPr="00DD41FB" w:rsidRDefault="00DD41FB" w:rsidP="00DD41F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D41FB">
              <w:rPr>
                <w:color w:val="000000"/>
                <w:sz w:val="22"/>
                <w:szCs w:val="22"/>
              </w:rPr>
              <w:t>d1</w:t>
            </w:r>
          </w:p>
        </w:tc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C9" w14:textId="77777777" w:rsidR="00DD41FB" w:rsidRPr="00DD41FB" w:rsidRDefault="00DD41FB" w:rsidP="00DD41F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D41FB">
              <w:rPr>
                <w:color w:val="000000"/>
                <w:sz w:val="22"/>
                <w:szCs w:val="22"/>
              </w:rPr>
              <w:t>S1</w:t>
            </w: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CA" w14:textId="77777777" w:rsidR="00DD41FB" w:rsidRPr="00DD41FB" w:rsidRDefault="00DD41FB" w:rsidP="00DD41F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D41FB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CB" w14:textId="77777777" w:rsidR="00DD41FB" w:rsidRPr="00DD41FB" w:rsidRDefault="00DD41FB" w:rsidP="00DD41F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CC" w14:textId="77777777" w:rsidR="00DD41FB" w:rsidRPr="00DD41FB" w:rsidRDefault="00DD41FB" w:rsidP="00DD41F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CD" w14:textId="77777777" w:rsidR="00DD41FB" w:rsidRPr="00DD41FB" w:rsidRDefault="00DD41FB" w:rsidP="00DD41F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D41FB" w:rsidRPr="00DD41FB" w14:paraId="7CF227D8" w14:textId="77777777">
        <w:trPr>
          <w:trHeight w:val="40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CF" w14:textId="77777777" w:rsidR="00DD41FB" w:rsidRPr="00DD41FB" w:rsidRDefault="00DD41FB" w:rsidP="00DD41FB">
            <w:pPr>
              <w:ind w:firstLine="0"/>
              <w:jc w:val="center"/>
              <w:rPr>
                <w:sz w:val="22"/>
                <w:szCs w:val="22"/>
              </w:rPr>
            </w:pPr>
            <w:r w:rsidRPr="00DD41FB">
              <w:rPr>
                <w:sz w:val="22"/>
                <w:szCs w:val="22"/>
              </w:rPr>
              <w:t>А2А-50-1Г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D0" w14:textId="77777777" w:rsidR="00DD41FB" w:rsidRPr="00DD41FB" w:rsidRDefault="00DD41FB" w:rsidP="00DD41FB">
            <w:pPr>
              <w:ind w:firstLine="0"/>
              <w:jc w:val="center"/>
              <w:rPr>
                <w:sz w:val="22"/>
                <w:szCs w:val="22"/>
              </w:rPr>
            </w:pPr>
            <w:r w:rsidRPr="00DD41FB">
              <w:rPr>
                <w:sz w:val="22"/>
                <w:szCs w:val="22"/>
              </w:rPr>
              <w:t>155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D1" w14:textId="77777777" w:rsidR="00DD41FB" w:rsidRPr="00DD41FB" w:rsidRDefault="00DD41FB" w:rsidP="00DD41FB">
            <w:pPr>
              <w:ind w:firstLine="0"/>
              <w:jc w:val="center"/>
              <w:rPr>
                <w:sz w:val="22"/>
                <w:szCs w:val="22"/>
              </w:rPr>
            </w:pPr>
            <w:r w:rsidRPr="00DD41FB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D2" w14:textId="77777777" w:rsidR="00DD41FB" w:rsidRPr="00DD41FB" w:rsidRDefault="00DD41FB" w:rsidP="00DD41FB">
            <w:pPr>
              <w:ind w:firstLine="0"/>
              <w:jc w:val="center"/>
              <w:rPr>
                <w:sz w:val="22"/>
                <w:szCs w:val="22"/>
              </w:rPr>
            </w:pPr>
            <w:r w:rsidRPr="00DD41FB">
              <w:rPr>
                <w:sz w:val="22"/>
                <w:szCs w:val="22"/>
              </w:rPr>
              <w:t>10.6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D3" w14:textId="77777777" w:rsidR="00DD41FB" w:rsidRPr="00DD41FB" w:rsidRDefault="00DD41FB" w:rsidP="00DD41FB">
            <w:pPr>
              <w:ind w:firstLine="0"/>
              <w:jc w:val="center"/>
              <w:rPr>
                <w:sz w:val="22"/>
                <w:szCs w:val="22"/>
              </w:rPr>
            </w:pPr>
            <w:r w:rsidRPr="00DD41FB">
              <w:rPr>
                <w:sz w:val="22"/>
                <w:szCs w:val="22"/>
              </w:rPr>
              <w:t>6.3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D4" w14:textId="77777777" w:rsidR="00DD41FB" w:rsidRPr="00DD41FB" w:rsidRDefault="00DD41FB" w:rsidP="00DD41FB">
            <w:pPr>
              <w:ind w:firstLine="0"/>
              <w:jc w:val="center"/>
              <w:rPr>
                <w:sz w:val="22"/>
                <w:szCs w:val="22"/>
              </w:rPr>
            </w:pPr>
            <w:r w:rsidRPr="00DD41FB">
              <w:rPr>
                <w:sz w:val="22"/>
                <w:szCs w:val="22"/>
              </w:rPr>
              <w:t>36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D5" w14:textId="77777777" w:rsidR="00DD41FB" w:rsidRPr="00DD41FB" w:rsidRDefault="00DD41FB" w:rsidP="00DD41FB">
            <w:pPr>
              <w:ind w:firstLine="0"/>
              <w:jc w:val="center"/>
              <w:rPr>
                <w:sz w:val="22"/>
                <w:szCs w:val="22"/>
              </w:rPr>
            </w:pPr>
            <w:r w:rsidRPr="00DD41FB">
              <w:rPr>
                <w:sz w:val="22"/>
                <w:szCs w:val="22"/>
              </w:rPr>
              <w:t>А50, АС50/8,0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D6" w14:textId="77777777" w:rsidR="00DD41FB" w:rsidRPr="00DD41FB" w:rsidRDefault="00DD41FB" w:rsidP="00DD41FB">
            <w:pPr>
              <w:ind w:firstLine="0"/>
              <w:jc w:val="center"/>
              <w:rPr>
                <w:sz w:val="22"/>
                <w:szCs w:val="22"/>
              </w:rPr>
            </w:pPr>
            <w:r w:rsidRPr="00DD41FB">
              <w:rPr>
                <w:sz w:val="22"/>
                <w:szCs w:val="22"/>
              </w:rPr>
              <w:t>МШ-14,3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D7" w14:textId="77777777" w:rsidR="00DD41FB" w:rsidRPr="00DD41FB" w:rsidRDefault="00DD41FB" w:rsidP="00DD41FB">
            <w:pPr>
              <w:ind w:firstLine="0"/>
              <w:jc w:val="center"/>
              <w:rPr>
                <w:sz w:val="22"/>
                <w:szCs w:val="22"/>
              </w:rPr>
            </w:pPr>
            <w:r w:rsidRPr="00DD41FB">
              <w:rPr>
                <w:sz w:val="22"/>
                <w:szCs w:val="22"/>
              </w:rPr>
              <w:t>0,102</w:t>
            </w:r>
          </w:p>
        </w:tc>
      </w:tr>
    </w:tbl>
    <w:p w14:paraId="7CF227D9" w14:textId="77777777" w:rsidR="005C6E9B" w:rsidRDefault="005C6E9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en-US"/>
        </w:rPr>
      </w:pPr>
    </w:p>
    <w:p w14:paraId="7CF227DA" w14:textId="77777777" w:rsidR="005C6E9B" w:rsidRPr="005C6E9B" w:rsidRDefault="005C6E9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en-US"/>
        </w:rPr>
      </w:pPr>
    </w:p>
    <w:p w14:paraId="7CF227D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7CF227DC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CF227DD" w14:textId="77777777" w:rsidR="00C84D93" w:rsidRPr="0052681C" w:rsidRDefault="00C84D93" w:rsidP="00C84D9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7CF227D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7CF227D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CF227E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CF227E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CF227E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CF227E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7CF227E4" w14:textId="1DEE0F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7D4986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7CF227E5" w14:textId="3A25B28C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99275D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CF227E6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7CF227E7" w14:textId="77777777" w:rsidR="00DE0C6D" w:rsidRPr="0052681C" w:rsidRDefault="00843900" w:rsidP="000F2D03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7CF227E8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7CF227E9" w14:textId="77777777" w:rsidR="0052681C" w:rsidRDefault="000F2D03" w:rsidP="0022635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ТУ 3449-016-52819896-05 «Зажимы аппаратные прессуемые А1А, А2А, А4АП, А6АП»</w:t>
      </w:r>
      <w:r w:rsidR="0052681C">
        <w:rPr>
          <w:sz w:val="24"/>
          <w:szCs w:val="24"/>
        </w:rPr>
        <w:t>;</w:t>
      </w:r>
    </w:p>
    <w:p w14:paraId="7CF227EA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7CF227EB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7CF227EC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CF227ED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7CF227EE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CF227EF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CF227F0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7CF227F1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7CF227F2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C17836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7CF227F3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CF227F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7CF227F5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17836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CF227F6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CF227F7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7CF227F8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7CF227F9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CF227FA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7CF227FB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CF227FC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7CF227F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CF227F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CF227FF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CF2280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CF2280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CF22802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7CF22803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CF2280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CF22805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7CF22806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CF22807" w14:textId="77777777" w:rsidR="001D6900" w:rsidRPr="0052681C" w:rsidRDefault="001D6900" w:rsidP="00451C4D">
      <w:pPr>
        <w:rPr>
          <w:sz w:val="26"/>
          <w:szCs w:val="26"/>
        </w:rPr>
      </w:pPr>
    </w:p>
    <w:p w14:paraId="7CF22808" w14:textId="77777777" w:rsidR="004A2665" w:rsidRPr="0052681C" w:rsidRDefault="004A2665" w:rsidP="00451C4D">
      <w:pPr>
        <w:rPr>
          <w:sz w:val="26"/>
          <w:szCs w:val="26"/>
        </w:rPr>
      </w:pPr>
    </w:p>
    <w:p w14:paraId="7CF22809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CF2280A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7CF2280B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F22810" w14:textId="77777777" w:rsidR="00D84A31" w:rsidRDefault="00D84A31">
      <w:r>
        <w:separator/>
      </w:r>
    </w:p>
  </w:endnote>
  <w:endnote w:type="continuationSeparator" w:id="0">
    <w:p w14:paraId="7CF22811" w14:textId="77777777" w:rsidR="00D84A31" w:rsidRDefault="00D84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F2280E" w14:textId="77777777" w:rsidR="00D84A31" w:rsidRDefault="00D84A31">
      <w:r>
        <w:separator/>
      </w:r>
    </w:p>
  </w:footnote>
  <w:footnote w:type="continuationSeparator" w:id="0">
    <w:p w14:paraId="7CF2280F" w14:textId="77777777" w:rsidR="00D84A31" w:rsidRDefault="00D84A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F22812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CF22813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4B4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26FA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2D03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356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66C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54B4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1D3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E9B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62F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37E3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986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3ACA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32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4E14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75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836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D93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6C5F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4A31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2854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1FB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7C4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75F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F227A7"/>
  <w15:docId w15:val="{35BEC262-CF67-43B8-8852-CEB873B1E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60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63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8DCC32-E0C7-4305-AA9F-FCE28134DE90}"/>
</file>

<file path=customXml/itemProps2.xml><?xml version="1.0" encoding="utf-8"?>
<ds:datastoreItem xmlns:ds="http://schemas.openxmlformats.org/officeDocument/2006/customXml" ds:itemID="{18E750A5-0D4F-4AF3-8ECE-B28BDF0A2F98}"/>
</file>

<file path=customXml/itemProps3.xml><?xml version="1.0" encoding="utf-8"?>
<ds:datastoreItem xmlns:ds="http://schemas.openxmlformats.org/officeDocument/2006/customXml" ds:itemID="{E19FD205-CF09-48FD-86C9-7473442F5D12}"/>
</file>

<file path=customXml/itemProps4.xml><?xml version="1.0" encoding="utf-8"?>
<ds:datastoreItem xmlns:ds="http://schemas.openxmlformats.org/officeDocument/2006/customXml" ds:itemID="{C377DBC8-E49E-4DC1-8A47-1F67E7D739A0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33</TotalTime>
  <Pages>4</Pages>
  <Words>1207</Words>
  <Characters>6883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17</cp:revision>
  <cp:lastPrinted>2010-09-30T13:29:00Z</cp:lastPrinted>
  <dcterms:created xsi:type="dcterms:W3CDTF">2015-04-10T12:56:00Z</dcterms:created>
  <dcterms:modified xsi:type="dcterms:W3CDTF">2015-09-02T11:22:00Z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